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905822430"/>
        <w:lock w:val="contentLocked"/>
        <w:placeholder>
          <w:docPart w:val="DefaultPlaceholder_-1854013440"/>
        </w:placeholder>
        <w:group/>
      </w:sdtPr>
      <w:sdtEndPr>
        <w:rPr>
          <w:rFonts w:eastAsiaTheme="minorHAnsi"/>
          <w:b w:val="0"/>
          <w:caps w:val="0"/>
          <w:spacing w:val="0"/>
          <w:kern w:val="0"/>
        </w:rPr>
      </w:sdtEndPr>
      <w:sdtContent>
        <w:p w14:paraId="38CD714F" w14:textId="6A472A72" w:rsidR="008F22A5" w:rsidRPr="00973740" w:rsidRDefault="00193115" w:rsidP="00223DF1">
          <w:pPr>
            <w:pStyle w:val="Title"/>
            <w:rPr>
              <w:rFonts w:ascii="Calibri" w:hAnsi="Calibri" w:cs="Calibri"/>
              <w:sz w:val="22"/>
              <w:szCs w:val="22"/>
            </w:rPr>
          </w:pPr>
          <w:r w:rsidRPr="00973740">
            <w:rPr>
              <w:rFonts w:ascii="Calibri" w:hAnsi="Calibri" w:cs="Calibri"/>
              <w:sz w:val="22"/>
              <w:szCs w:val="22"/>
            </w:rPr>
            <w:t>Attachment 2</w:t>
          </w:r>
        </w:p>
        <w:tbl>
          <w:tblPr>
            <w:tblStyle w:val="ElectralinkResponseTable"/>
            <w:tblW w:w="5000" w:type="pct"/>
            <w:tblInd w:w="0" w:type="dxa"/>
            <w:tblLook w:val="04A0" w:firstRow="1" w:lastRow="0" w:firstColumn="1" w:lastColumn="0" w:noHBand="0" w:noVBand="1"/>
          </w:tblPr>
          <w:tblGrid>
            <w:gridCol w:w="2687"/>
            <w:gridCol w:w="6374"/>
          </w:tblGrid>
          <w:tr w:rsidR="00B23399" w:rsidRPr="00973740" w14:paraId="2EE08C3E"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3C80A902"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1FCB0F69" w14:textId="77777777" w:rsidTr="004D3204">
            <w:tc>
              <w:tcPr>
                <w:tcW w:w="1483" w:type="pct"/>
              </w:tcPr>
              <w:p w14:paraId="7770EA2E"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517" w:type="pct"/>
              </w:tcPr>
              <w:p w14:paraId="41D4E7BD" w14:textId="70B89561" w:rsidR="00193115" w:rsidRPr="00973740" w:rsidRDefault="002047D2" w:rsidP="00193115">
                <w:pPr>
                  <w:rPr>
                    <w:rFonts w:ascii="Calibri" w:hAnsi="Calibri" w:cs="Calibri"/>
                    <w:sz w:val="22"/>
                    <w:szCs w:val="22"/>
                  </w:rPr>
                </w:pPr>
                <w:r>
                  <w:rPr>
                    <w:rFonts w:ascii="Calibri" w:hAnsi="Calibri" w:cs="Calibri"/>
                    <w:sz w:val="22"/>
                    <w:szCs w:val="22"/>
                  </w:rPr>
                  <w:t>DCP 317</w:t>
                </w:r>
              </w:p>
            </w:tc>
          </w:tr>
          <w:tr w:rsidR="00193115" w:rsidRPr="00973740" w14:paraId="19CEDB34" w14:textId="77777777" w:rsidTr="004D3204">
            <w:tc>
              <w:tcPr>
                <w:tcW w:w="1483" w:type="pct"/>
              </w:tcPr>
              <w:p w14:paraId="4C1AE923"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517" w:type="pct"/>
              </w:tcPr>
              <w:p w14:paraId="3F6ED42F" w14:textId="583B0B3E" w:rsidR="00193115" w:rsidRPr="00973740" w:rsidRDefault="002047D2" w:rsidP="00193115">
                <w:pPr>
                  <w:rPr>
                    <w:rFonts w:ascii="Calibri" w:hAnsi="Calibri" w:cs="Calibri"/>
                    <w:sz w:val="22"/>
                    <w:szCs w:val="22"/>
                  </w:rPr>
                </w:pPr>
                <w:r w:rsidRPr="002047D2">
                  <w:rPr>
                    <w:rFonts w:ascii="Calibri" w:hAnsi="Calibri" w:cs="Calibri"/>
                    <w:sz w:val="22"/>
                    <w:szCs w:val="22"/>
                  </w:rPr>
                  <w:t xml:space="preserve">Aligning the DCUSA roll out template with the BEIS rollout </w:t>
                </w:r>
                <w:r w:rsidR="00636112">
                  <w:rPr>
                    <w:rFonts w:ascii="Calibri" w:hAnsi="Calibri" w:cs="Calibri"/>
                    <w:sz w:val="22"/>
                    <w:szCs w:val="22"/>
                  </w:rPr>
                  <w:t xml:space="preserve">profile </w:t>
                </w:r>
                <w:r w:rsidRPr="002047D2">
                  <w:rPr>
                    <w:rFonts w:ascii="Calibri" w:hAnsi="Calibri" w:cs="Calibri"/>
                    <w:sz w:val="22"/>
                    <w:szCs w:val="22"/>
                  </w:rPr>
                  <w:t>template</w:t>
                </w:r>
                <w:bookmarkStart w:id="0" w:name="_GoBack"/>
                <w:bookmarkEnd w:id="0"/>
              </w:p>
            </w:tc>
          </w:tr>
          <w:tr w:rsidR="00916C37" w:rsidRPr="00973740" w14:paraId="127F4311" w14:textId="77777777" w:rsidTr="004D3204">
            <w:tc>
              <w:tcPr>
                <w:tcW w:w="1483" w:type="pct"/>
              </w:tcPr>
              <w:p w14:paraId="2FBC2259"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517" w:type="pct"/>
              </w:tcPr>
              <w:p w14:paraId="5F7E7C9C" w14:textId="0A75BCC9" w:rsidR="00916C37" w:rsidRPr="00973740" w:rsidRDefault="002047D2" w:rsidP="00193115">
                <w:pPr>
                  <w:rPr>
                    <w:rFonts w:ascii="Calibri" w:hAnsi="Calibri" w:cs="Calibri"/>
                    <w:sz w:val="22"/>
                    <w:szCs w:val="22"/>
                  </w:rPr>
                </w:pPr>
                <w:r>
                  <w:rPr>
                    <w:rFonts w:ascii="Calibri" w:hAnsi="Calibri" w:cs="Calibri"/>
                    <w:sz w:val="22"/>
                    <w:szCs w:val="22"/>
                  </w:rPr>
                  <w:t>DCUSA</w:t>
                </w:r>
              </w:p>
            </w:tc>
          </w:tr>
          <w:tr w:rsidR="00916C37" w:rsidRPr="00973740" w14:paraId="4C028AD5" w14:textId="77777777" w:rsidTr="004D3204">
            <w:tc>
              <w:tcPr>
                <w:tcW w:w="1483" w:type="pct"/>
              </w:tcPr>
              <w:p w14:paraId="373CA736"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517" w:type="pct"/>
              </w:tcPr>
              <w:p w14:paraId="2CE799C3" w14:textId="09887DD0" w:rsidR="00916C37" w:rsidRPr="00973740" w:rsidRDefault="002047D2" w:rsidP="00193115">
                <w:pPr>
                  <w:rPr>
                    <w:rFonts w:ascii="Calibri" w:hAnsi="Calibri" w:cs="Calibri"/>
                    <w:sz w:val="22"/>
                    <w:szCs w:val="22"/>
                  </w:rPr>
                </w:pPr>
                <w:r>
                  <w:rPr>
                    <w:rFonts w:ascii="Calibri" w:hAnsi="Calibri" w:cs="Calibri"/>
                    <w:sz w:val="22"/>
                    <w:szCs w:val="22"/>
                  </w:rPr>
                  <w:t>Part 2 Matter</w:t>
                </w:r>
              </w:p>
            </w:tc>
          </w:tr>
          <w:tr w:rsidR="00916C37" w:rsidRPr="00973740" w14:paraId="4BDFD3EF" w14:textId="77777777" w:rsidTr="004D3204">
            <w:tc>
              <w:tcPr>
                <w:tcW w:w="1483" w:type="pct"/>
              </w:tcPr>
              <w:p w14:paraId="1894E1AD"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517" w:type="pct"/>
              </w:tcPr>
              <w:p w14:paraId="22A26A96" w14:textId="31AD259A" w:rsidR="00916C37" w:rsidRPr="00973740" w:rsidRDefault="002047D2" w:rsidP="00697019">
                <w:pPr>
                  <w:rPr>
                    <w:rFonts w:ascii="Calibri" w:hAnsi="Calibri" w:cs="Calibri"/>
                    <w:sz w:val="22"/>
                    <w:szCs w:val="22"/>
                  </w:rPr>
                </w:pPr>
                <w:r w:rsidRPr="002047D2">
                  <w:rPr>
                    <w:rFonts w:ascii="Calibri" w:hAnsi="Calibri" w:cs="Calibri"/>
                    <w:sz w:val="22"/>
                    <w:szCs w:val="22"/>
                  </w:rPr>
                  <w:t>First DCUSA Release following Approval</w:t>
                </w:r>
              </w:p>
            </w:tc>
          </w:tr>
          <w:tr w:rsidR="00916C37" w:rsidRPr="00973740" w14:paraId="6B83CCC5" w14:textId="77777777" w:rsidTr="004D3204">
            <w:tc>
              <w:tcPr>
                <w:tcW w:w="1483" w:type="pct"/>
              </w:tcPr>
              <w:p w14:paraId="64D250B0"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517" w:type="pct"/>
              </w:tcPr>
              <w:p w14:paraId="736E5A1C" w14:textId="1BE88EBC" w:rsidR="00916C37" w:rsidRPr="00973740" w:rsidRDefault="002047D2" w:rsidP="00193115">
                <w:pPr>
                  <w:rPr>
                    <w:rFonts w:ascii="Calibri" w:hAnsi="Calibri" w:cs="Calibri"/>
                    <w:sz w:val="22"/>
                    <w:szCs w:val="22"/>
                  </w:rPr>
                </w:pPr>
                <w:r>
                  <w:rPr>
                    <w:rFonts w:ascii="Calibri" w:hAnsi="Calibri" w:cs="Calibri"/>
                    <w:sz w:val="22"/>
                    <w:szCs w:val="22"/>
                  </w:rPr>
                  <w:t>13</w:t>
                </w:r>
                <w:r w:rsidRPr="002047D2">
                  <w:rPr>
                    <w:rFonts w:ascii="Calibri" w:hAnsi="Calibri" w:cs="Calibri"/>
                    <w:sz w:val="22"/>
                    <w:szCs w:val="22"/>
                    <w:vertAlign w:val="superscript"/>
                  </w:rPr>
                  <w:t>th</w:t>
                </w:r>
                <w:r>
                  <w:rPr>
                    <w:rFonts w:ascii="Calibri" w:hAnsi="Calibri" w:cs="Calibri"/>
                    <w:sz w:val="22"/>
                    <w:szCs w:val="22"/>
                  </w:rPr>
                  <w:t xml:space="preserve"> July 2018</w:t>
                </w:r>
              </w:p>
            </w:tc>
          </w:tr>
        </w:tbl>
        <w:p w14:paraId="3A539149" w14:textId="77777777" w:rsidR="00193115" w:rsidRPr="00973740" w:rsidRDefault="00193115" w:rsidP="00B23399">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695"/>
            <w:gridCol w:w="6366"/>
          </w:tblGrid>
          <w:tr w:rsidR="004A45C0" w:rsidRPr="00973740" w14:paraId="2667E17A"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32F970C4" w14:textId="77777777" w:rsidR="004A45C0" w:rsidRPr="00973740" w:rsidRDefault="004A45C0" w:rsidP="004A45C0">
                <w:pPr>
                  <w:pStyle w:val="ColumnHeading"/>
                  <w:rPr>
                    <w:rFonts w:ascii="Calibri" w:hAnsi="Calibri" w:cs="Calibri"/>
                    <w:sz w:val="22"/>
                    <w:szCs w:val="22"/>
                  </w:rPr>
                </w:pPr>
                <w:r w:rsidRPr="00973740">
                  <w:rPr>
                    <w:rFonts w:ascii="Calibri" w:hAnsi="Calibri" w:cs="Calibri"/>
                    <w:sz w:val="22"/>
                    <w:szCs w:val="22"/>
                  </w:rPr>
                  <w:t>Respondent Details</w:t>
                </w:r>
              </w:p>
            </w:tc>
          </w:tr>
          <w:tr w:rsidR="00B23399" w:rsidRPr="00973740" w14:paraId="0F3ABC57" w14:textId="77777777" w:rsidTr="004D3204">
            <w:tc>
              <w:tcPr>
                <w:tcW w:w="1487" w:type="pct"/>
              </w:tcPr>
              <w:p w14:paraId="7A41C9BA"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B2EC6C11BBD340C3A1747D3F2B30F97C"/>
                </w:placeholder>
                <w:showingPlcHdr/>
              </w:sdtPr>
              <w:sdtEndPr/>
              <w:sdtContent>
                <w:tc>
                  <w:tcPr>
                    <w:tcW w:w="3513" w:type="pct"/>
                  </w:tcPr>
                  <w:p w14:paraId="48E4DE8E" w14:textId="77777777" w:rsidR="00B23399" w:rsidRPr="00973740" w:rsidRDefault="004D3204" w:rsidP="00193115">
                    <w:pPr>
                      <w:rPr>
                        <w:rFonts w:ascii="Calibri" w:hAnsi="Calibri" w:cs="Calibri"/>
                        <w:sz w:val="22"/>
                        <w:szCs w:val="22"/>
                      </w:rPr>
                    </w:pPr>
                    <w:r w:rsidRPr="005D19FB">
                      <w:rPr>
                        <w:rStyle w:val="PlaceholderText"/>
                      </w:rPr>
                      <w:t>Click here to enter text.</w:t>
                    </w:r>
                  </w:p>
                </w:tc>
              </w:sdtContent>
            </w:sdt>
          </w:tr>
          <w:tr w:rsidR="00B23399" w:rsidRPr="00973740" w14:paraId="20D8EAB9" w14:textId="77777777" w:rsidTr="004D3204">
            <w:tc>
              <w:tcPr>
                <w:tcW w:w="1487" w:type="pct"/>
              </w:tcPr>
              <w:p w14:paraId="5B580569"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529884298723403DB03FA7B0AE57997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513" w:type="pct"/>
                  </w:tcPr>
                  <w:p w14:paraId="5AD462A3"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B23399" w:rsidRPr="00973740" w14:paraId="3A3AFB08" w14:textId="77777777" w:rsidTr="004D3204">
            <w:tc>
              <w:tcPr>
                <w:tcW w:w="1487" w:type="pct"/>
              </w:tcPr>
              <w:p w14:paraId="3CB17713"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1:</w:t>
                </w:r>
                <w:r w:rsidR="005F26DE" w:rsidRPr="00973740">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B5BE111FE2BC48998C2001421E5F30B2"/>
                </w:placeholder>
                <w:showingPlcHdr/>
                <w:text/>
              </w:sdtPr>
              <w:sdtEndPr/>
              <w:sdtContent>
                <w:tc>
                  <w:tcPr>
                    <w:tcW w:w="3513" w:type="pct"/>
                  </w:tcPr>
                  <w:p w14:paraId="7F31F2C2"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1FDDA06E" w14:textId="77777777" w:rsidTr="004D3204">
            <w:tc>
              <w:tcPr>
                <w:tcW w:w="1487" w:type="pct"/>
              </w:tcPr>
              <w:p w14:paraId="03BD33CF"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CA25FF3E933045FB808F0FE01CC3DBFE"/>
                </w:placeholder>
                <w:showingPlcHdr/>
                <w:text/>
              </w:sdtPr>
              <w:sdtEndPr/>
              <w:sdtContent>
                <w:tc>
                  <w:tcPr>
                    <w:tcW w:w="3513" w:type="pct"/>
                  </w:tcPr>
                  <w:p w14:paraId="0C792DC5"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6BE6D4BE" w14:textId="77777777" w:rsidTr="004D3204">
            <w:tc>
              <w:tcPr>
                <w:tcW w:w="1487" w:type="pct"/>
              </w:tcPr>
              <w:p w14:paraId="146068D7"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273E8D29E27348F4BC3818F2C2C9876D"/>
                </w:placeholder>
                <w:showingPlcHdr/>
                <w:text/>
              </w:sdtPr>
              <w:sdtEndPr/>
              <w:sdtContent>
                <w:tc>
                  <w:tcPr>
                    <w:tcW w:w="3513" w:type="pct"/>
                  </w:tcPr>
                  <w:p w14:paraId="51A2C184"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26938D9" w14:textId="77777777" w:rsidTr="004D3204">
            <w:tc>
              <w:tcPr>
                <w:tcW w:w="1487" w:type="pct"/>
              </w:tcPr>
              <w:p w14:paraId="117C7D87"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0DD543E3731B4CCA8236284D57F94A10"/>
                </w:placeholder>
                <w:showingPlcHdr/>
                <w:text/>
              </w:sdtPr>
              <w:sdtEndPr/>
              <w:sdtContent>
                <w:tc>
                  <w:tcPr>
                    <w:tcW w:w="3513" w:type="pct"/>
                  </w:tcPr>
                  <w:p w14:paraId="6FE86B4C"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55C5327A" w14:textId="77777777" w:rsidTr="004D3204">
            <w:tc>
              <w:tcPr>
                <w:tcW w:w="1487" w:type="pct"/>
              </w:tcPr>
              <w:p w14:paraId="59B6A895"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9B8438F0193549469B488D0E69B45EA0"/>
                </w:placeholder>
                <w:showingPlcHdr/>
                <w:text/>
              </w:sdtPr>
              <w:sdtEndPr/>
              <w:sdtContent>
                <w:tc>
                  <w:tcPr>
                    <w:tcW w:w="3513" w:type="pct"/>
                  </w:tcPr>
                  <w:p w14:paraId="4F6E4E78" w14:textId="77777777" w:rsidR="00B23399" w:rsidRPr="00973740" w:rsidRDefault="005F26DE" w:rsidP="005F26DE">
                    <w:pPr>
                      <w:tabs>
                        <w:tab w:val="left" w:pos="996"/>
                      </w:tabs>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3783FD4" w14:textId="77777777" w:rsidTr="004D3204">
            <w:tc>
              <w:tcPr>
                <w:tcW w:w="1487" w:type="pct"/>
              </w:tcPr>
              <w:p w14:paraId="092E46D8"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1DC638CA5A3D4F00B16F110960735095"/>
                </w:placeholder>
                <w:showingPlcHdr/>
                <w:text/>
              </w:sdtPr>
              <w:sdtEndPr/>
              <w:sdtContent>
                <w:tc>
                  <w:tcPr>
                    <w:tcW w:w="3513" w:type="pct"/>
                  </w:tcPr>
                  <w:p w14:paraId="4F607BBF"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75A8049A" w14:textId="77777777" w:rsidTr="004D3204">
            <w:tc>
              <w:tcPr>
                <w:tcW w:w="1487" w:type="pct"/>
              </w:tcPr>
              <w:p w14:paraId="77358200"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C3655907BA314A9C86C46AD907CA4085"/>
                </w:placeholder>
                <w:showingPlcHdr/>
                <w:text/>
              </w:sdtPr>
              <w:sdtEndPr/>
              <w:sdtContent>
                <w:tc>
                  <w:tcPr>
                    <w:tcW w:w="3513" w:type="pct"/>
                  </w:tcPr>
                  <w:p w14:paraId="5AC93FF8"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49C57D48" w14:textId="77777777" w:rsidR="00B23399" w:rsidRPr="00973740" w:rsidRDefault="00B23399" w:rsidP="005F26DE">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695"/>
            <w:gridCol w:w="6366"/>
          </w:tblGrid>
          <w:tr w:rsidR="005F26DE" w:rsidRPr="00973740" w14:paraId="73EE464D"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38641E61"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7463915B" w14:textId="77777777" w:rsidTr="004D3204">
            <w:tc>
              <w:tcPr>
                <w:tcW w:w="1487" w:type="pct"/>
              </w:tcPr>
              <w:p w14:paraId="170BFABA"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FC7FBBF626CA44CC8C1EE04623F07EE0"/>
                </w:placeholder>
                <w:showingPlcHdr/>
                <w:dropDownList>
                  <w:listItem w:value="Choose an item."/>
                  <w:listItem w:displayText="Accept" w:value="Accept"/>
                  <w:listItem w:displayText="Reject" w:value="Reject"/>
                </w:dropDownList>
              </w:sdtPr>
              <w:sdtEndPr/>
              <w:sdtContent>
                <w:tc>
                  <w:tcPr>
                    <w:tcW w:w="3513" w:type="pct"/>
                  </w:tcPr>
                  <w:p w14:paraId="419E63B3"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3D805CB9" w14:textId="77777777" w:rsidTr="004D3204">
            <w:tc>
              <w:tcPr>
                <w:tcW w:w="1487" w:type="pct"/>
                <w:tcBorders>
                  <w:bottom w:val="single" w:sz="4" w:space="0" w:color="auto"/>
                </w:tcBorders>
              </w:tcPr>
              <w:p w14:paraId="2ACC4D44"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4FC732CCC0794246BC80A78A2414BA0D"/>
                </w:placeholder>
                <w:showingPlcHdr/>
                <w:dropDownList>
                  <w:listItem w:value="Choose an item."/>
                  <w:listItem w:displayText="Accept" w:value="Accept"/>
                  <w:listItem w:displayText="Reject" w:value="Reject"/>
                </w:dropDownList>
              </w:sdtPr>
              <w:sdtEndPr/>
              <w:sdtContent>
                <w:tc>
                  <w:tcPr>
                    <w:tcW w:w="3513" w:type="pct"/>
                    <w:tcBorders>
                      <w:bottom w:val="single" w:sz="4" w:space="0" w:color="auto"/>
                    </w:tcBorders>
                  </w:tcPr>
                  <w:p w14:paraId="7ABCF142"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2B30ADED" w14:textId="77777777" w:rsidTr="004D3204">
            <w:tc>
              <w:tcPr>
                <w:tcW w:w="1487" w:type="pct"/>
              </w:tcPr>
              <w:p w14:paraId="007206D8"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t>
                </w:r>
                <w:r w:rsidRPr="00973740">
                  <w:rPr>
                    <w:rFonts w:ascii="Calibri" w:hAnsi="Calibri" w:cs="Calibri"/>
                    <w:sz w:val="22"/>
                    <w:szCs w:val="22"/>
                  </w:rPr>
                  <w:lastRenderedPageBreak/>
                  <w:t xml:space="preserve">why the objective(s) are better 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D0109902C7E24E689796B7170B0A9FAD"/>
                </w:placeholder>
                <w:showingPlcHdr/>
              </w:sdtPr>
              <w:sdtEndPr/>
              <w:sdtContent>
                <w:tc>
                  <w:tcPr>
                    <w:tcW w:w="3513" w:type="pct"/>
                  </w:tcPr>
                  <w:p w14:paraId="317D3395"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973740" w:rsidRPr="00973740" w14:paraId="6D1D8F99" w14:textId="77777777" w:rsidTr="004D3204">
            <w:tc>
              <w:tcPr>
                <w:tcW w:w="1487" w:type="pct"/>
              </w:tcPr>
              <w:p w14:paraId="058D376D"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B1E8383027B24C53B02EF369B45F9AD3"/>
                </w:placeholder>
                <w:showingPlcHdr/>
              </w:sdtPr>
              <w:sdtEndPr/>
              <w:sdtContent>
                <w:tc>
                  <w:tcPr>
                    <w:tcW w:w="3513" w:type="pct"/>
                  </w:tcPr>
                  <w:p w14:paraId="15941606"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221AD79C" w14:textId="77777777" w:rsidR="00973740" w:rsidRPr="00973740" w:rsidRDefault="00973740">
          <w:pPr>
            <w:rPr>
              <w:rFonts w:ascii="Calibri" w:hAnsi="Calibri" w:cs="Calibri"/>
              <w:sz w:val="22"/>
              <w:szCs w:val="22"/>
            </w:rPr>
          </w:pPr>
        </w:p>
        <w:p w14:paraId="7ACE30A5"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061"/>
          </w:tblGrid>
          <w:tr w:rsidR="00973740" w:rsidRPr="00973740" w14:paraId="0360E5AD"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532D13E4" w14:textId="77777777"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General Objectives</w:t>
                </w:r>
              </w:p>
            </w:tc>
          </w:tr>
          <w:tr w:rsidR="005F26DE" w:rsidRPr="00973740" w14:paraId="1149408B" w14:textId="77777777" w:rsidTr="004D3204">
            <w:tc>
              <w:tcPr>
                <w:tcW w:w="5000" w:type="pct"/>
                <w:tcBorders>
                  <w:bottom w:val="single" w:sz="4" w:space="0" w:color="auto"/>
                </w:tcBorders>
                <w:shd w:val="clear" w:color="auto" w:fill="auto"/>
              </w:tcPr>
              <w:p w14:paraId="3757DB24"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407EBDE2"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59475DB8"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21E334C9"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246CCDCD"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7D1FEF96"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4D373D96"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5B427324"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1F480924"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2993747C"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18E87AB0"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29B769E9"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7C66DD6B"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423DD2E9" w14:textId="77777777" w:rsidR="00973740" w:rsidRPr="00973740" w:rsidRDefault="00973740">
          <w:pPr>
            <w:rPr>
              <w:rFonts w:ascii="Calibri" w:hAnsi="Calibri" w:cs="Calibri"/>
              <w:sz w:val="22"/>
              <w:szCs w:val="22"/>
            </w:rPr>
          </w:pPr>
        </w:p>
        <w:p w14:paraId="58D11A3F" w14:textId="1DA7532A" w:rsidR="005F26DE" w:rsidRPr="00973740" w:rsidRDefault="00E14E8C" w:rsidP="00193115">
          <w:pPr>
            <w:rPr>
              <w:rFonts w:ascii="Calibri" w:hAnsi="Calibri" w:cs="Calibri"/>
              <w:sz w:val="22"/>
              <w:szCs w:val="22"/>
            </w:rPr>
          </w:pPr>
        </w:p>
      </w:sdtContent>
    </w:sdt>
    <w:sectPr w:rsidR="005F26DE" w:rsidRPr="0097374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761D" w14:textId="77777777" w:rsidR="002047D2" w:rsidRDefault="002047D2" w:rsidP="00FD00A2">
      <w:r>
        <w:separator/>
      </w:r>
    </w:p>
  </w:endnote>
  <w:endnote w:type="continuationSeparator" w:id="0">
    <w:p w14:paraId="492E8E60" w14:textId="77777777" w:rsidR="002047D2" w:rsidRDefault="002047D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9598989"/>
      <w:lock w:val="contentLocked"/>
      <w:placeholder>
        <w:docPart w:val="DefaultPlaceholder_-1854013440"/>
      </w:placeholder>
      <w:showingPlcHdr/>
      <w:group/>
    </w:sdtPr>
    <w:sdtContent>
      <w:p w14:paraId="305C4308" w14:textId="39EA9097" w:rsidR="00CF7EEA" w:rsidRDefault="00E14E8C">
        <w:pPr>
          <w:pStyle w:val="Footer"/>
        </w:pPr>
        <w:r w:rsidRPr="009878BC">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978372426"/>
      <w:lock w:val="contentLocked"/>
      <w:placeholder>
        <w:docPart w:val="DefaultPlaceholder_-1854013440"/>
      </w:placeholder>
      <w:group/>
    </w:sdtPr>
    <w:sdtContent>
      <w:p w14:paraId="5DFAB997" w14:textId="3E306D27" w:rsidR="002047D2" w:rsidRPr="00973740" w:rsidRDefault="002047D2">
        <w:pPr>
          <w:pStyle w:val="Footer"/>
          <w:rPr>
            <w:rFonts w:ascii="Calibri" w:hAnsi="Calibri" w:cs="Calibri"/>
            <w:sz w:val="20"/>
          </w:rPr>
        </w:pPr>
        <w:r>
          <w:rPr>
            <w:rFonts w:ascii="Calibri" w:hAnsi="Calibri" w:cs="Calibri"/>
            <w:sz w:val="20"/>
          </w:rPr>
          <w:t>22</w:t>
        </w:r>
        <w:r w:rsidR="00CF7EEA">
          <w:rPr>
            <w:rFonts w:ascii="Calibri" w:hAnsi="Calibri" w:cs="Calibri"/>
            <w:sz w:val="20"/>
          </w:rPr>
          <w:t xml:space="preserve"> June 2</w:t>
        </w:r>
        <w:r>
          <w:rPr>
            <w:rFonts w:ascii="Calibri" w:hAnsi="Calibri" w:cs="Calibri"/>
            <w:sz w:val="20"/>
          </w:rPr>
          <w:t>018</w:t>
        </w:r>
        <w:r w:rsidR="00FD00A2" w:rsidRPr="00973740">
          <w:rPr>
            <w:rFonts w:ascii="Calibri" w:hAnsi="Calibri" w:cs="Calibri"/>
            <w:sz w:val="20"/>
          </w:rPr>
          <w:tab/>
          <w:t xml:space="preserve">Page </w:t>
        </w:r>
        <w:r w:rsidR="00FD00A2" w:rsidRPr="00973740">
          <w:rPr>
            <w:rFonts w:ascii="Calibri" w:hAnsi="Calibri" w:cs="Calibri"/>
            <w:sz w:val="20"/>
          </w:rPr>
          <w:fldChar w:fldCharType="begin"/>
        </w:r>
        <w:r w:rsidR="00FD00A2" w:rsidRPr="00973740">
          <w:rPr>
            <w:rFonts w:ascii="Calibri" w:hAnsi="Calibri" w:cs="Calibri"/>
            <w:sz w:val="20"/>
          </w:rPr>
          <w:instrText xml:space="preserve"> page </w:instrText>
        </w:r>
        <w:r w:rsidR="00FD00A2" w:rsidRPr="00973740">
          <w:rPr>
            <w:rFonts w:ascii="Calibri" w:hAnsi="Calibri" w:cs="Calibri"/>
            <w:sz w:val="20"/>
          </w:rPr>
          <w:fldChar w:fldCharType="separate"/>
        </w:r>
        <w:r w:rsidR="004D3204">
          <w:rPr>
            <w:rFonts w:ascii="Calibri" w:hAnsi="Calibri" w:cs="Calibri"/>
            <w:noProof/>
            <w:sz w:val="20"/>
          </w:rPr>
          <w:t>1</w:t>
        </w:r>
        <w:r w:rsidR="00FD00A2" w:rsidRPr="00973740">
          <w:rPr>
            <w:rFonts w:ascii="Calibri" w:hAnsi="Calibri" w:cs="Calibri"/>
            <w:sz w:val="20"/>
          </w:rPr>
          <w:fldChar w:fldCharType="end"/>
        </w:r>
        <w:r w:rsidR="00FD00A2" w:rsidRPr="00973740">
          <w:rPr>
            <w:rFonts w:ascii="Calibri" w:hAnsi="Calibri" w:cs="Calibri"/>
            <w:sz w:val="20"/>
          </w:rPr>
          <w:t xml:space="preserve"> of </w:t>
        </w:r>
        <w:r w:rsidR="00FD00A2" w:rsidRPr="00973740">
          <w:rPr>
            <w:rFonts w:ascii="Calibri" w:hAnsi="Calibri" w:cs="Calibri"/>
            <w:sz w:val="20"/>
          </w:rPr>
          <w:fldChar w:fldCharType="begin"/>
        </w:r>
        <w:r w:rsidR="00FD00A2" w:rsidRPr="00973740">
          <w:rPr>
            <w:rFonts w:ascii="Calibri" w:hAnsi="Calibri" w:cs="Calibri"/>
            <w:sz w:val="20"/>
          </w:rPr>
          <w:instrText xml:space="preserve"> numpages </w:instrText>
        </w:r>
        <w:r w:rsidR="00FD00A2" w:rsidRPr="00973740">
          <w:rPr>
            <w:rFonts w:ascii="Calibri" w:hAnsi="Calibri" w:cs="Calibri"/>
            <w:sz w:val="20"/>
          </w:rPr>
          <w:fldChar w:fldCharType="separate"/>
        </w:r>
        <w:r w:rsidR="004D3204">
          <w:rPr>
            <w:rFonts w:ascii="Calibri" w:hAnsi="Calibri" w:cs="Calibri"/>
            <w:noProof/>
            <w:sz w:val="20"/>
          </w:rPr>
          <w:t>2</w:t>
        </w:r>
        <w:r w:rsidR="00FD00A2" w:rsidRPr="00973740">
          <w:rPr>
            <w:rFonts w:ascii="Calibri" w:hAnsi="Calibri" w:cs="Calibri"/>
            <w:sz w:val="20"/>
          </w:rPr>
          <w:fldChar w:fldCharType="end"/>
        </w:r>
        <w:r w:rsidR="00FD00A2" w:rsidRPr="00973740">
          <w:rPr>
            <w:rFonts w:ascii="Calibri" w:hAnsi="Calibri" w:cs="Calibri"/>
            <w:sz w:val="20"/>
          </w:rPr>
          <w:tab/>
        </w:r>
        <w:r w:rsidR="00FD00A2" w:rsidRPr="00973740">
          <w:rPr>
            <w:rFonts w:ascii="Calibri" w:hAnsi="Calibri" w:cs="Calibri"/>
            <w:sz w:val="20"/>
          </w:rPr>
          <w:fldChar w:fldCharType="begin"/>
        </w:r>
        <w:r w:rsidR="00FD00A2" w:rsidRPr="00973740">
          <w:rPr>
            <w:rFonts w:ascii="Calibri" w:hAnsi="Calibri" w:cs="Calibri"/>
            <w:sz w:val="20"/>
          </w:rPr>
          <w:instrText xml:space="preserve"> docproperty version </w:instrText>
        </w:r>
        <w:r w:rsidR="00FD00A2" w:rsidRPr="00973740">
          <w:rPr>
            <w:rFonts w:ascii="Calibri" w:hAnsi="Calibri" w:cs="Calibri"/>
            <w:sz w:val="20"/>
          </w:rPr>
          <w:fldChar w:fldCharType="separate"/>
        </w:r>
        <w:r>
          <w:rPr>
            <w:rFonts w:ascii="Calibri" w:hAnsi="Calibri" w:cs="Calibri"/>
            <w:sz w:val="20"/>
          </w:rPr>
          <w:t>Version</w:t>
        </w:r>
        <w:r w:rsidR="00FD00A2" w:rsidRPr="00973740">
          <w:rPr>
            <w:rFonts w:ascii="Calibri" w:hAnsi="Calibri" w:cs="Calibri"/>
            <w:sz w:val="20"/>
          </w:rPr>
          <w:fldChar w:fldCharType="end"/>
        </w:r>
        <w:r>
          <w:rPr>
            <w:rFonts w:ascii="Calibri" w:hAnsi="Calibri" w:cs="Calibri"/>
            <w:sz w:val="20"/>
          </w:rPr>
          <w:t xml:space="preserve"> 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584599"/>
      <w:lock w:val="contentLocked"/>
      <w:placeholder>
        <w:docPart w:val="DefaultPlaceholder_-1854013440"/>
      </w:placeholder>
      <w:showingPlcHdr/>
      <w:group/>
    </w:sdtPr>
    <w:sdtContent>
      <w:p w14:paraId="508D57B2" w14:textId="19222E2C" w:rsidR="00CF7EEA" w:rsidRDefault="00E14E8C">
        <w:pPr>
          <w:pStyle w:val="Footer"/>
        </w:pPr>
        <w:r w:rsidRPr="009878BC">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8C86A" w14:textId="77777777" w:rsidR="002047D2" w:rsidRDefault="002047D2" w:rsidP="00FD00A2">
      <w:r>
        <w:separator/>
      </w:r>
    </w:p>
  </w:footnote>
  <w:footnote w:type="continuationSeparator" w:id="0">
    <w:p w14:paraId="2B9493DC" w14:textId="77777777" w:rsidR="002047D2" w:rsidRDefault="002047D2" w:rsidP="00FD00A2">
      <w:r>
        <w:continuationSeparator/>
      </w:r>
    </w:p>
  </w:footnote>
  <w:footnote w:id="1">
    <w:p w14:paraId="30DCB809" w14:textId="77777777"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proofErr w:type="gramStart"/>
      <w:r w:rsidR="004D3204" w:rsidRPr="00957B20">
        <w:rPr>
          <w:rFonts w:ascii="Calibri" w:hAnsi="Calibri"/>
        </w:rPr>
        <w:t>Party</w:t>
      </w:r>
      <w:proofErr w:type="gramEnd"/>
      <w:r w:rsidR="004D3204" w:rsidRPr="00957B20">
        <w:rPr>
          <w:rFonts w:ascii="Calibri" w:hAnsi="Calibri"/>
        </w:rPr>
        <w:t xml:space="preserve"> please fill in one “Party Name” row for each of your Licence Areas. All other DCUSA Parties please complete only the “Party Name 1” row.</w:t>
      </w:r>
    </w:p>
  </w:footnote>
  <w:footnote w:id="2">
    <w:p w14:paraId="1E8D0950" w14:textId="77777777" w:rsidR="00973740" w:rsidRDefault="00973740" w:rsidP="00973740">
      <w:pPr>
        <w:pStyle w:val="FootnoteText"/>
      </w:pPr>
      <w:r>
        <w:rPr>
          <w:rStyle w:val="FootnoteReference"/>
        </w:rPr>
        <w:footnoteRef/>
      </w:r>
      <w:r>
        <w:t xml:space="preserve"> </w:t>
      </w:r>
      <w:r w:rsidR="004D3204" w:rsidRPr="00957B20">
        <w:rPr>
          <w:rFonts w:ascii="Calibri" w:hAnsi="Calibri"/>
        </w:rPr>
        <w:t xml:space="preserve">Please note that for Part 1 matters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3465540"/>
      <w:lock w:val="contentLocked"/>
      <w:placeholder>
        <w:docPart w:val="DefaultPlaceholder_-1854013440"/>
      </w:placeholder>
      <w:showingPlcHdr/>
      <w:group/>
    </w:sdtPr>
    <w:sdtContent>
      <w:p w14:paraId="58F78744" w14:textId="789615AE" w:rsidR="00CF7EEA" w:rsidRDefault="00E14E8C">
        <w:pPr>
          <w:pStyle w:val="Header"/>
        </w:pPr>
        <w:r w:rsidRPr="009878BC">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609347114"/>
      <w:lock w:val="contentLocked"/>
      <w:placeholder>
        <w:docPart w:val="DefaultPlaceholder_-1854013440"/>
      </w:placeholder>
      <w:group/>
    </w:sdtPr>
    <w:sdtContent>
      <w:p w14:paraId="4638BE11" w14:textId="38DEA26C"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2047D2">
          <w:rPr>
            <w:rFonts w:ascii="Calibri" w:hAnsi="Calibri" w:cs="Calibri"/>
            <w:sz w:val="20"/>
            <w:szCs w:val="20"/>
          </w:rPr>
          <w:t>317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6105546"/>
      <w:lock w:val="contentLocked"/>
      <w:placeholder>
        <w:docPart w:val="DefaultPlaceholder_-1854013440"/>
      </w:placeholder>
      <w:showingPlcHdr/>
      <w:group/>
    </w:sdtPr>
    <w:sdtContent>
      <w:p w14:paraId="155E45CE" w14:textId="71849A98" w:rsidR="00CF7EEA" w:rsidRDefault="00E14E8C">
        <w:pPr>
          <w:pStyle w:val="Header"/>
        </w:pPr>
        <w:r w:rsidRPr="009878BC">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7D2"/>
    <w:rsid w:val="00077D80"/>
    <w:rsid w:val="00134AF7"/>
    <w:rsid w:val="00171886"/>
    <w:rsid w:val="00190980"/>
    <w:rsid w:val="00193115"/>
    <w:rsid w:val="001E03C5"/>
    <w:rsid w:val="001F256A"/>
    <w:rsid w:val="002047D2"/>
    <w:rsid w:val="00223DF1"/>
    <w:rsid w:val="0023069B"/>
    <w:rsid w:val="002B61A0"/>
    <w:rsid w:val="0031153A"/>
    <w:rsid w:val="0040580C"/>
    <w:rsid w:val="00410907"/>
    <w:rsid w:val="004572E2"/>
    <w:rsid w:val="004A45C0"/>
    <w:rsid w:val="004D3204"/>
    <w:rsid w:val="005124D0"/>
    <w:rsid w:val="00554409"/>
    <w:rsid w:val="005A6203"/>
    <w:rsid w:val="005F1DC2"/>
    <w:rsid w:val="005F26DE"/>
    <w:rsid w:val="005F2D28"/>
    <w:rsid w:val="00636112"/>
    <w:rsid w:val="00697019"/>
    <w:rsid w:val="00711B18"/>
    <w:rsid w:val="007361B2"/>
    <w:rsid w:val="0076726D"/>
    <w:rsid w:val="00807039"/>
    <w:rsid w:val="00884177"/>
    <w:rsid w:val="008D01AD"/>
    <w:rsid w:val="008F22A5"/>
    <w:rsid w:val="00916C37"/>
    <w:rsid w:val="00963A66"/>
    <w:rsid w:val="00973740"/>
    <w:rsid w:val="009A3EA3"/>
    <w:rsid w:val="009B02DB"/>
    <w:rsid w:val="009F1AFC"/>
    <w:rsid w:val="00A817E9"/>
    <w:rsid w:val="00A828F0"/>
    <w:rsid w:val="00AC6DB4"/>
    <w:rsid w:val="00B23399"/>
    <w:rsid w:val="00C01797"/>
    <w:rsid w:val="00CE497A"/>
    <w:rsid w:val="00CF7EEA"/>
    <w:rsid w:val="00D7706F"/>
    <w:rsid w:val="00DB3EF9"/>
    <w:rsid w:val="00E14E8C"/>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8CE48"/>
  <w15:chartTrackingRefBased/>
  <w15:docId w15:val="{CB0DC2D0-F73B-4C15-BB7F-27409C1E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2EC6C11BBD340C3A1747D3F2B30F97C"/>
        <w:category>
          <w:name w:val="General"/>
          <w:gallery w:val="placeholder"/>
        </w:category>
        <w:types>
          <w:type w:val="bbPlcHdr"/>
        </w:types>
        <w:behaviors>
          <w:behavior w:val="content"/>
        </w:behaviors>
        <w:guid w:val="{D9A027C5-6514-4288-9B86-4AB87000C83A}"/>
      </w:docPartPr>
      <w:docPartBody>
        <w:p w:rsidR="00D045C2" w:rsidRDefault="000A4AD9">
          <w:pPr>
            <w:pStyle w:val="B2EC6C11BBD340C3A1747D3F2B30F97C"/>
          </w:pPr>
          <w:r w:rsidRPr="005D19FB">
            <w:rPr>
              <w:rStyle w:val="PlaceholderText"/>
            </w:rPr>
            <w:t>Click here to enter text.</w:t>
          </w:r>
        </w:p>
      </w:docPartBody>
    </w:docPart>
    <w:docPart>
      <w:docPartPr>
        <w:name w:val="529884298723403DB03FA7B0AE57997F"/>
        <w:category>
          <w:name w:val="General"/>
          <w:gallery w:val="placeholder"/>
        </w:category>
        <w:types>
          <w:type w:val="bbPlcHdr"/>
        </w:types>
        <w:behaviors>
          <w:behavior w:val="content"/>
        </w:behaviors>
        <w:guid w:val="{81295B9F-29BA-44BA-A9B4-D6B8B5FC34C6}"/>
      </w:docPartPr>
      <w:docPartBody>
        <w:p w:rsidR="00D045C2" w:rsidRDefault="000A4AD9">
          <w:pPr>
            <w:pStyle w:val="529884298723403DB03FA7B0AE57997F"/>
          </w:pPr>
          <w:r w:rsidRPr="005D19FB">
            <w:rPr>
              <w:rStyle w:val="PlaceholderText"/>
            </w:rPr>
            <w:t>Choose an item.</w:t>
          </w:r>
        </w:p>
      </w:docPartBody>
    </w:docPart>
    <w:docPart>
      <w:docPartPr>
        <w:name w:val="B5BE111FE2BC48998C2001421E5F30B2"/>
        <w:category>
          <w:name w:val="General"/>
          <w:gallery w:val="placeholder"/>
        </w:category>
        <w:types>
          <w:type w:val="bbPlcHdr"/>
        </w:types>
        <w:behaviors>
          <w:behavior w:val="content"/>
        </w:behaviors>
        <w:guid w:val="{54F8BCBF-C3A6-46FF-8CB7-82B47978E0F6}"/>
      </w:docPartPr>
      <w:docPartBody>
        <w:p w:rsidR="00D045C2" w:rsidRDefault="000A4AD9">
          <w:pPr>
            <w:pStyle w:val="B5BE111FE2BC48998C2001421E5F30B2"/>
          </w:pPr>
          <w:r w:rsidRPr="005D19FB">
            <w:rPr>
              <w:rStyle w:val="PlaceholderText"/>
            </w:rPr>
            <w:t>Click here to enter text.</w:t>
          </w:r>
        </w:p>
      </w:docPartBody>
    </w:docPart>
    <w:docPart>
      <w:docPartPr>
        <w:name w:val="CA25FF3E933045FB808F0FE01CC3DBFE"/>
        <w:category>
          <w:name w:val="General"/>
          <w:gallery w:val="placeholder"/>
        </w:category>
        <w:types>
          <w:type w:val="bbPlcHdr"/>
        </w:types>
        <w:behaviors>
          <w:behavior w:val="content"/>
        </w:behaviors>
        <w:guid w:val="{18525581-AA5A-4565-AA8C-960080165C2E}"/>
      </w:docPartPr>
      <w:docPartBody>
        <w:p w:rsidR="00D045C2" w:rsidRDefault="000A4AD9">
          <w:pPr>
            <w:pStyle w:val="CA25FF3E933045FB808F0FE01CC3DBFE"/>
          </w:pPr>
          <w:r w:rsidRPr="005D19FB">
            <w:rPr>
              <w:rStyle w:val="PlaceholderText"/>
            </w:rPr>
            <w:t>Click here to enter text.</w:t>
          </w:r>
        </w:p>
      </w:docPartBody>
    </w:docPart>
    <w:docPart>
      <w:docPartPr>
        <w:name w:val="273E8D29E27348F4BC3818F2C2C9876D"/>
        <w:category>
          <w:name w:val="General"/>
          <w:gallery w:val="placeholder"/>
        </w:category>
        <w:types>
          <w:type w:val="bbPlcHdr"/>
        </w:types>
        <w:behaviors>
          <w:behavior w:val="content"/>
        </w:behaviors>
        <w:guid w:val="{3BF3C303-98B2-48A0-92A8-35E22DD803EA}"/>
      </w:docPartPr>
      <w:docPartBody>
        <w:p w:rsidR="00D045C2" w:rsidRDefault="000A4AD9">
          <w:pPr>
            <w:pStyle w:val="273E8D29E27348F4BC3818F2C2C9876D"/>
          </w:pPr>
          <w:r w:rsidRPr="005D19FB">
            <w:rPr>
              <w:rStyle w:val="PlaceholderText"/>
            </w:rPr>
            <w:t>Click here to enter text.</w:t>
          </w:r>
        </w:p>
      </w:docPartBody>
    </w:docPart>
    <w:docPart>
      <w:docPartPr>
        <w:name w:val="0DD543E3731B4CCA8236284D57F94A10"/>
        <w:category>
          <w:name w:val="General"/>
          <w:gallery w:val="placeholder"/>
        </w:category>
        <w:types>
          <w:type w:val="bbPlcHdr"/>
        </w:types>
        <w:behaviors>
          <w:behavior w:val="content"/>
        </w:behaviors>
        <w:guid w:val="{D5CA597D-B2F1-4A4B-97A0-728C1C93B220}"/>
      </w:docPartPr>
      <w:docPartBody>
        <w:p w:rsidR="00D045C2" w:rsidRDefault="000A4AD9">
          <w:pPr>
            <w:pStyle w:val="0DD543E3731B4CCA8236284D57F94A10"/>
          </w:pPr>
          <w:r w:rsidRPr="005D19FB">
            <w:rPr>
              <w:rStyle w:val="PlaceholderText"/>
            </w:rPr>
            <w:t>Click here to enter text.</w:t>
          </w:r>
        </w:p>
      </w:docPartBody>
    </w:docPart>
    <w:docPart>
      <w:docPartPr>
        <w:name w:val="9B8438F0193549469B488D0E69B45EA0"/>
        <w:category>
          <w:name w:val="General"/>
          <w:gallery w:val="placeholder"/>
        </w:category>
        <w:types>
          <w:type w:val="bbPlcHdr"/>
        </w:types>
        <w:behaviors>
          <w:behavior w:val="content"/>
        </w:behaviors>
        <w:guid w:val="{73C44C49-8EEC-4204-8F27-446448162150}"/>
      </w:docPartPr>
      <w:docPartBody>
        <w:p w:rsidR="00D045C2" w:rsidRDefault="000A4AD9">
          <w:pPr>
            <w:pStyle w:val="9B8438F0193549469B488D0E69B45EA0"/>
          </w:pPr>
          <w:r w:rsidRPr="005D19FB">
            <w:rPr>
              <w:rStyle w:val="PlaceholderText"/>
            </w:rPr>
            <w:t>Click here to enter text.</w:t>
          </w:r>
        </w:p>
      </w:docPartBody>
    </w:docPart>
    <w:docPart>
      <w:docPartPr>
        <w:name w:val="1DC638CA5A3D4F00B16F110960735095"/>
        <w:category>
          <w:name w:val="General"/>
          <w:gallery w:val="placeholder"/>
        </w:category>
        <w:types>
          <w:type w:val="bbPlcHdr"/>
        </w:types>
        <w:behaviors>
          <w:behavior w:val="content"/>
        </w:behaviors>
        <w:guid w:val="{D4C3B7D8-D87C-4D21-9060-B1FE1CFF5E2B}"/>
      </w:docPartPr>
      <w:docPartBody>
        <w:p w:rsidR="00D045C2" w:rsidRDefault="000A4AD9">
          <w:pPr>
            <w:pStyle w:val="1DC638CA5A3D4F00B16F110960735095"/>
          </w:pPr>
          <w:r w:rsidRPr="005D19FB">
            <w:rPr>
              <w:rStyle w:val="PlaceholderText"/>
            </w:rPr>
            <w:t>Click here to enter text.</w:t>
          </w:r>
        </w:p>
      </w:docPartBody>
    </w:docPart>
    <w:docPart>
      <w:docPartPr>
        <w:name w:val="C3655907BA314A9C86C46AD907CA4085"/>
        <w:category>
          <w:name w:val="General"/>
          <w:gallery w:val="placeholder"/>
        </w:category>
        <w:types>
          <w:type w:val="bbPlcHdr"/>
        </w:types>
        <w:behaviors>
          <w:behavior w:val="content"/>
        </w:behaviors>
        <w:guid w:val="{070D9667-11BF-49ED-BFCB-0A7DC63BD9CF}"/>
      </w:docPartPr>
      <w:docPartBody>
        <w:p w:rsidR="00D045C2" w:rsidRDefault="000A4AD9">
          <w:pPr>
            <w:pStyle w:val="C3655907BA314A9C86C46AD907CA4085"/>
          </w:pPr>
          <w:r w:rsidRPr="005D19FB">
            <w:rPr>
              <w:rStyle w:val="PlaceholderText"/>
            </w:rPr>
            <w:t>Click here to enter text.</w:t>
          </w:r>
        </w:p>
      </w:docPartBody>
    </w:docPart>
    <w:docPart>
      <w:docPartPr>
        <w:name w:val="FC7FBBF626CA44CC8C1EE04623F07EE0"/>
        <w:category>
          <w:name w:val="General"/>
          <w:gallery w:val="placeholder"/>
        </w:category>
        <w:types>
          <w:type w:val="bbPlcHdr"/>
        </w:types>
        <w:behaviors>
          <w:behavior w:val="content"/>
        </w:behaviors>
        <w:guid w:val="{177DDD74-8A87-4C53-8AF9-4DF530676891}"/>
      </w:docPartPr>
      <w:docPartBody>
        <w:p w:rsidR="00D045C2" w:rsidRDefault="000A4AD9">
          <w:pPr>
            <w:pStyle w:val="FC7FBBF626CA44CC8C1EE04623F07EE0"/>
          </w:pPr>
          <w:r w:rsidRPr="005D19FB">
            <w:rPr>
              <w:rStyle w:val="PlaceholderText"/>
            </w:rPr>
            <w:t>Choose an item.</w:t>
          </w:r>
        </w:p>
      </w:docPartBody>
    </w:docPart>
    <w:docPart>
      <w:docPartPr>
        <w:name w:val="4FC732CCC0794246BC80A78A2414BA0D"/>
        <w:category>
          <w:name w:val="General"/>
          <w:gallery w:val="placeholder"/>
        </w:category>
        <w:types>
          <w:type w:val="bbPlcHdr"/>
        </w:types>
        <w:behaviors>
          <w:behavior w:val="content"/>
        </w:behaviors>
        <w:guid w:val="{21DE7EEB-9484-4533-ACE3-68A35EE1A578}"/>
      </w:docPartPr>
      <w:docPartBody>
        <w:p w:rsidR="00D045C2" w:rsidRDefault="000A4AD9">
          <w:pPr>
            <w:pStyle w:val="4FC732CCC0794246BC80A78A2414BA0D"/>
          </w:pPr>
          <w:r w:rsidRPr="005D19FB">
            <w:rPr>
              <w:rStyle w:val="PlaceholderText"/>
            </w:rPr>
            <w:t>Choose an item.</w:t>
          </w:r>
        </w:p>
      </w:docPartBody>
    </w:docPart>
    <w:docPart>
      <w:docPartPr>
        <w:name w:val="D0109902C7E24E689796B7170B0A9FAD"/>
        <w:category>
          <w:name w:val="General"/>
          <w:gallery w:val="placeholder"/>
        </w:category>
        <w:types>
          <w:type w:val="bbPlcHdr"/>
        </w:types>
        <w:behaviors>
          <w:behavior w:val="content"/>
        </w:behaviors>
        <w:guid w:val="{59C530A0-3C27-43CF-BDDF-AF03CCAFD0CC}"/>
      </w:docPartPr>
      <w:docPartBody>
        <w:p w:rsidR="00D045C2" w:rsidRDefault="000A4AD9">
          <w:pPr>
            <w:pStyle w:val="D0109902C7E24E689796B7170B0A9FAD"/>
          </w:pPr>
          <w:r w:rsidRPr="005D19FB">
            <w:rPr>
              <w:rStyle w:val="PlaceholderText"/>
            </w:rPr>
            <w:t>Click here to enter text.</w:t>
          </w:r>
        </w:p>
      </w:docPartBody>
    </w:docPart>
    <w:docPart>
      <w:docPartPr>
        <w:name w:val="B1E8383027B24C53B02EF369B45F9AD3"/>
        <w:category>
          <w:name w:val="General"/>
          <w:gallery w:val="placeholder"/>
        </w:category>
        <w:types>
          <w:type w:val="bbPlcHdr"/>
        </w:types>
        <w:behaviors>
          <w:behavior w:val="content"/>
        </w:behaviors>
        <w:guid w:val="{F5BC9B1F-7798-4C80-B2D3-7313CE55EE7D}"/>
      </w:docPartPr>
      <w:docPartBody>
        <w:p w:rsidR="00D045C2" w:rsidRDefault="000A4AD9">
          <w:pPr>
            <w:pStyle w:val="B1E8383027B24C53B02EF369B45F9AD3"/>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FB3CE70D-33AA-4AE1-8C47-51E19C470CC2}"/>
      </w:docPartPr>
      <w:docPartBody>
        <w:p w:rsidR="00D045C2" w:rsidRDefault="000A4AD9">
          <w:r w:rsidRPr="009878B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AD9"/>
    <w:rsid w:val="000A4AD9"/>
    <w:rsid w:val="00D045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4AD9"/>
    <w:rPr>
      <w:color w:val="808080"/>
    </w:rPr>
  </w:style>
  <w:style w:type="paragraph" w:customStyle="1" w:styleId="B2EC6C11BBD340C3A1747D3F2B30F97C">
    <w:name w:val="B2EC6C11BBD340C3A1747D3F2B30F97C"/>
  </w:style>
  <w:style w:type="paragraph" w:customStyle="1" w:styleId="529884298723403DB03FA7B0AE57997F">
    <w:name w:val="529884298723403DB03FA7B0AE57997F"/>
  </w:style>
  <w:style w:type="paragraph" w:customStyle="1" w:styleId="B5BE111FE2BC48998C2001421E5F30B2">
    <w:name w:val="B5BE111FE2BC48998C2001421E5F30B2"/>
  </w:style>
  <w:style w:type="paragraph" w:customStyle="1" w:styleId="CA25FF3E933045FB808F0FE01CC3DBFE">
    <w:name w:val="CA25FF3E933045FB808F0FE01CC3DBFE"/>
  </w:style>
  <w:style w:type="paragraph" w:customStyle="1" w:styleId="273E8D29E27348F4BC3818F2C2C9876D">
    <w:name w:val="273E8D29E27348F4BC3818F2C2C9876D"/>
  </w:style>
  <w:style w:type="paragraph" w:customStyle="1" w:styleId="0DD543E3731B4CCA8236284D57F94A10">
    <w:name w:val="0DD543E3731B4CCA8236284D57F94A10"/>
  </w:style>
  <w:style w:type="paragraph" w:customStyle="1" w:styleId="9B8438F0193549469B488D0E69B45EA0">
    <w:name w:val="9B8438F0193549469B488D0E69B45EA0"/>
  </w:style>
  <w:style w:type="paragraph" w:customStyle="1" w:styleId="1DC638CA5A3D4F00B16F110960735095">
    <w:name w:val="1DC638CA5A3D4F00B16F110960735095"/>
  </w:style>
  <w:style w:type="paragraph" w:customStyle="1" w:styleId="C3655907BA314A9C86C46AD907CA4085">
    <w:name w:val="C3655907BA314A9C86C46AD907CA4085"/>
  </w:style>
  <w:style w:type="paragraph" w:customStyle="1" w:styleId="FC7FBBF626CA44CC8C1EE04623F07EE0">
    <w:name w:val="FC7FBBF626CA44CC8C1EE04623F07EE0"/>
  </w:style>
  <w:style w:type="paragraph" w:customStyle="1" w:styleId="4FC732CCC0794246BC80A78A2414BA0D">
    <w:name w:val="4FC732CCC0794246BC80A78A2414BA0D"/>
  </w:style>
  <w:style w:type="paragraph" w:customStyle="1" w:styleId="D0109902C7E24E689796B7170B0A9FAD">
    <w:name w:val="D0109902C7E24E689796B7170B0A9FAD"/>
  </w:style>
  <w:style w:type="paragraph" w:customStyle="1" w:styleId="B1E8383027B24C53B02EF369B45F9AD3">
    <w:name w:val="B1E8383027B24C53B02EF369B45F9A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0141-242E-44F0-9000-1D65754E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55</TotalTime>
  <Pages>3</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Neyroud</dc:creator>
  <cp:keywords/>
  <dc:description/>
  <cp:lastModifiedBy>Dylan Townsend</cp:lastModifiedBy>
  <cp:revision>3</cp:revision>
  <dcterms:created xsi:type="dcterms:W3CDTF">2018-05-23T15:16:00Z</dcterms:created>
  <dcterms:modified xsi:type="dcterms:W3CDTF">2018-06-22T13:18:00Z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